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39A30AC4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 názvem </w:t>
      </w:r>
      <w:r w:rsidR="0031280B" w:rsidRPr="00C525EF">
        <w:rPr>
          <w:b/>
          <w:color w:val="FF5200" w:themeColor="accent2"/>
          <w:sz w:val="36"/>
          <w:szCs w:val="36"/>
        </w:rPr>
        <w:t>„</w:t>
      </w:r>
      <w:r w:rsidR="00C525EF" w:rsidRPr="00C525EF">
        <w:rPr>
          <w:b/>
          <w:color w:val="FF5200" w:themeColor="accent2"/>
          <w:sz w:val="36"/>
          <w:szCs w:val="36"/>
        </w:rPr>
        <w:t xml:space="preserve">Dodávky pracovní obuvi </w:t>
      </w:r>
      <w:proofErr w:type="gramStart"/>
      <w:r w:rsidR="00C525EF" w:rsidRPr="00C525EF">
        <w:rPr>
          <w:b/>
          <w:color w:val="FF5200" w:themeColor="accent2"/>
          <w:sz w:val="36"/>
          <w:szCs w:val="36"/>
        </w:rPr>
        <w:t>2026 - 2027</w:t>
      </w:r>
      <w:proofErr w:type="gramEnd"/>
      <w:r w:rsidR="0031280B" w:rsidRPr="00C525EF">
        <w:rPr>
          <w:b/>
          <w:color w:val="FF5200" w:themeColor="accent2"/>
          <w:sz w:val="36"/>
          <w:szCs w:val="36"/>
        </w:rPr>
        <w:t>“</w:t>
      </w:r>
      <w:r w:rsidR="000128D4" w:rsidRPr="00B87D91">
        <w:rPr>
          <w:b/>
          <w:color w:val="FF5200" w:themeColor="accent2"/>
          <w:sz w:val="36"/>
          <w:szCs w:val="36"/>
        </w:rPr>
        <w:t xml:space="preserve"> vedené </w:t>
      </w:r>
      <w:r w:rsidR="000128D4" w:rsidRPr="006E340F">
        <w:rPr>
          <w:b/>
          <w:color w:val="FF5200" w:themeColor="accent2"/>
          <w:sz w:val="36"/>
          <w:szCs w:val="36"/>
        </w:rPr>
        <w:t xml:space="preserve">pod </w:t>
      </w:r>
      <w:r w:rsidR="000128D4" w:rsidRPr="006E340F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6E340F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15135/2026-SŽ-GŘ-O25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C525EF">
          <w:pPr>
            <w:pStyle w:val="Obsah2"/>
          </w:pPr>
          <w:r>
            <w:t>Obsah</w:t>
          </w:r>
        </w:p>
        <w:p w14:paraId="12E8AB54" w14:textId="016102C7" w:rsidR="006E340F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20657543" w:history="1">
            <w:r w:rsidR="006E340F" w:rsidRPr="00FF6C20">
              <w:rPr>
                <w:rStyle w:val="Hypertextovodkaz"/>
                <w:noProof/>
              </w:rPr>
              <w:t>Kapitola 1.</w:t>
            </w:r>
            <w:r w:rsidR="006E340F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6E340F" w:rsidRPr="00FF6C20">
              <w:rPr>
                <w:rStyle w:val="Hypertextovodkaz"/>
                <w:noProof/>
              </w:rPr>
              <w:t>Základní údaje k nabídce</w:t>
            </w:r>
            <w:r w:rsidR="006E340F">
              <w:rPr>
                <w:noProof/>
                <w:webHidden/>
              </w:rPr>
              <w:tab/>
            </w:r>
            <w:r w:rsidR="006E340F">
              <w:rPr>
                <w:noProof/>
                <w:webHidden/>
              </w:rPr>
              <w:fldChar w:fldCharType="begin"/>
            </w:r>
            <w:r w:rsidR="006E340F">
              <w:rPr>
                <w:noProof/>
                <w:webHidden/>
              </w:rPr>
              <w:instrText xml:space="preserve"> PAGEREF _Toc220657543 \h </w:instrText>
            </w:r>
            <w:r w:rsidR="006E340F">
              <w:rPr>
                <w:noProof/>
                <w:webHidden/>
              </w:rPr>
            </w:r>
            <w:r w:rsidR="006E340F">
              <w:rPr>
                <w:noProof/>
                <w:webHidden/>
              </w:rPr>
              <w:fldChar w:fldCharType="separate"/>
            </w:r>
            <w:r w:rsidR="004125AB">
              <w:rPr>
                <w:noProof/>
                <w:webHidden/>
              </w:rPr>
              <w:t>2</w:t>
            </w:r>
            <w:r w:rsidR="006E340F">
              <w:rPr>
                <w:noProof/>
                <w:webHidden/>
              </w:rPr>
              <w:fldChar w:fldCharType="end"/>
            </w:r>
          </w:hyperlink>
        </w:p>
        <w:p w14:paraId="03016519" w14:textId="3A9C11F4" w:rsidR="006E340F" w:rsidRDefault="006E340F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0657544" w:history="1">
            <w:r w:rsidRPr="00FF6C20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F6C20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_Toc220657544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125A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9030AB" w14:textId="3D6F40A9" w:rsidR="006E340F" w:rsidRDefault="006E340F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0657545" w:history="1">
            <w:r w:rsidRPr="00FF6C20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F6C20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_Toc220657545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125AB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A7FFFE" w14:textId="3DBD70B1" w:rsidR="006E340F" w:rsidRDefault="006E340F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0657546" w:history="1">
            <w:r w:rsidRPr="00FF6C20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F6C20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_Toc220657546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125AB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148505" w14:textId="3297AE95" w:rsidR="006E340F" w:rsidRDefault="006E340F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0657547" w:history="1">
            <w:r w:rsidRPr="00FF6C20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F6C20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_Toc220657547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125AB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3FF12D" w14:textId="36A22DDA" w:rsidR="006E340F" w:rsidRDefault="006E340F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0657548" w:history="1">
            <w:r w:rsidRPr="00FF6C20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F6C20">
              <w:rPr>
                <w:rStyle w:val="Hypertextovodkaz"/>
                <w:noProof/>
              </w:rPr>
              <w:t>Čestné</w:t>
            </w:r>
            <w:r w:rsidRPr="00FF6C20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_Toc220657548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125AB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141574" w14:textId="6F59E4C9" w:rsidR="006E340F" w:rsidRDefault="006E340F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0657549" w:history="1">
            <w:r w:rsidRPr="00FF6C20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F6C20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_Toc220657549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125AB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87CF46" w14:textId="42ACD838" w:rsidR="006E340F" w:rsidRDefault="006E340F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0657550" w:history="1">
            <w:r w:rsidRPr="00FF6C20">
              <w:rPr>
                <w:rStyle w:val="Hypertextovodkaz"/>
                <w:noProof/>
              </w:rPr>
              <w:t>Kapitola 8.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F6C20">
              <w:rPr>
                <w:rStyle w:val="Hypertextovodkaz"/>
                <w:noProof/>
              </w:rPr>
              <w:t>Čestné prohlášení o splnění OVZ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_Toc220657550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125AB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69275285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20657543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r w:rsidRPr="008B1A2C">
        <w:rPr>
          <w:highlight w:val="green"/>
        </w:rPr>
        <w:t>xxxxxxxxxxxxxxxxxx</w:t>
      </w:r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r w:rsidRPr="008B1A2C">
        <w:rPr>
          <w:highlight w:val="green"/>
        </w:rPr>
        <w:t>xxxxxxxxxxxxxx</w:t>
      </w:r>
    </w:p>
    <w:p w14:paraId="0191CDFC" w14:textId="79EB2BEB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jako </w:t>
      </w:r>
      <w:r w:rsidR="000128D4" w:rsidRPr="00C525EF">
        <w:rPr>
          <w:rFonts w:eastAsia="Times New Roman" w:cs="Times New Roman"/>
          <w:lang w:eastAsia="cs-CZ"/>
        </w:rPr>
        <w:t>podlimitní sektorovou veřejnou zakázku</w:t>
      </w:r>
      <w:r>
        <w:t>, jsou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4125AB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4125AB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20657544"/>
      <w:r>
        <w:lastRenderedPageBreak/>
        <w:t>Ceník</w:t>
      </w:r>
      <w:bookmarkEnd w:id="1"/>
    </w:p>
    <w:p w14:paraId="3E5E9B0F" w14:textId="51BED7FF" w:rsidR="007E5951" w:rsidRPr="00C525EF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celkové nabídkové ceny bude účastníkem vyplněna příloha č. </w:t>
      </w:r>
      <w:r w:rsidR="006E340F">
        <w:rPr>
          <w:rStyle w:val="Siln"/>
          <w:b w:val="0"/>
          <w:bCs w:val="0"/>
        </w:rPr>
        <w:t>3</w:t>
      </w:r>
      <w:r w:rsidR="00C525EF" w:rsidRPr="00C525EF">
        <w:rPr>
          <w:rStyle w:val="Siln"/>
          <w:b w:val="0"/>
          <w:bCs w:val="0"/>
        </w:rPr>
        <w:t xml:space="preserve"> </w:t>
      </w:r>
      <w:r w:rsidR="001E0266" w:rsidRPr="00C525EF">
        <w:rPr>
          <w:rStyle w:val="Siln"/>
          <w:b w:val="0"/>
          <w:bCs w:val="0"/>
        </w:rPr>
        <w:t>Závazného vzoru rámcové dohody</w:t>
      </w:r>
      <w:r w:rsidRPr="00C525EF">
        <w:rPr>
          <w:rStyle w:val="Siln"/>
          <w:b w:val="0"/>
          <w:bCs w:val="0"/>
        </w:rPr>
        <w:t>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6"/>
          <w:footerReference w:type="first" r:id="rId17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20657545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8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20657546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ust.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ust.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20657547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20657548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67A774CC" w14:textId="2113009F" w:rsidR="002126E7" w:rsidRPr="00C525EF" w:rsidRDefault="000B5E1C" w:rsidP="00F0533E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C6A051B" w14:textId="77777777" w:rsidR="001C2688" w:rsidRPr="00E85D44" w:rsidRDefault="001C2688" w:rsidP="001C2688">
      <w:pPr>
        <w:pStyle w:val="Nadpis2"/>
      </w:pPr>
      <w:bookmarkStart w:id="6" w:name="_Toc157769563"/>
      <w:bookmarkStart w:id="7" w:name="_Toc220657549"/>
      <w:r w:rsidRPr="00E85D44">
        <w:lastRenderedPageBreak/>
        <w:t>Čestné prohlášení o splnění technické kvalifikace</w:t>
      </w:r>
      <w:bookmarkEnd w:id="6"/>
      <w:bookmarkEnd w:id="7"/>
    </w:p>
    <w:p w14:paraId="4A52BD04" w14:textId="33C400C1" w:rsidR="001C2688" w:rsidRDefault="001C2688" w:rsidP="001C2688">
      <w:pPr>
        <w:rPr>
          <w:lang w:eastAsia="cs-CZ"/>
        </w:rPr>
      </w:pPr>
      <w:r>
        <w:rPr>
          <w:lang w:eastAsia="cs-CZ"/>
        </w:rPr>
        <w:t xml:space="preserve">Účastník, který podává tuto </w:t>
      </w:r>
      <w:r w:rsidRPr="000128D4">
        <w:rPr>
          <w:lang w:eastAsia="cs-CZ"/>
        </w:rPr>
        <w:t>nabídku, tímto</w:t>
      </w:r>
      <w:r>
        <w:rPr>
          <w:lang w:eastAsia="cs-CZ"/>
        </w:rPr>
        <w:t xml:space="preserve"> čestně prohlašuje, že za poslední 3 roky před zahájením výběrového řízení poskytoval </w:t>
      </w:r>
      <w:r w:rsidRPr="004125AB">
        <w:rPr>
          <w:lang w:eastAsia="cs-CZ"/>
        </w:rPr>
        <w:t>významn</w:t>
      </w:r>
      <w:r w:rsidR="006E340F" w:rsidRPr="004125AB">
        <w:rPr>
          <w:lang w:eastAsia="cs-CZ"/>
        </w:rPr>
        <w:t>é</w:t>
      </w:r>
      <w:r w:rsidRPr="004125AB">
        <w:rPr>
          <w:lang w:eastAsia="cs-CZ"/>
        </w:rPr>
        <w:t xml:space="preserve"> dodáv</w:t>
      </w:r>
      <w:r w:rsidR="006E340F" w:rsidRPr="004125AB">
        <w:rPr>
          <w:lang w:eastAsia="cs-CZ"/>
        </w:rPr>
        <w:t>ky</w:t>
      </w:r>
      <w:r w:rsidRPr="004125AB">
        <w:rPr>
          <w:lang w:eastAsia="cs-CZ"/>
        </w:rPr>
        <w:t xml:space="preserve"> definovan</w:t>
      </w:r>
      <w:r w:rsidR="004125AB" w:rsidRPr="004125AB">
        <w:rPr>
          <w:lang w:eastAsia="cs-CZ"/>
        </w:rPr>
        <w:t>é</w:t>
      </w:r>
      <w:r w:rsidRPr="004125AB">
        <w:rPr>
          <w:lang w:eastAsia="cs-CZ"/>
        </w:rPr>
        <w:t xml:space="preserve"> v čl. 9.5.1. Výzvy k podání nabídky v celkové hodnotě </w:t>
      </w:r>
      <w:r w:rsidR="004125AB" w:rsidRPr="004125AB">
        <w:rPr>
          <w:lang w:eastAsia="cs-CZ"/>
        </w:rPr>
        <w:t>5 000 000,-</w:t>
      </w:r>
      <w:r w:rsidRPr="004125AB">
        <w:rPr>
          <w:lang w:eastAsia="cs-CZ"/>
        </w:rPr>
        <w:t xml:space="preserve"> Kč bez DPH</w:t>
      </w:r>
      <w:r>
        <w:rPr>
          <w:lang w:eastAsia="cs-CZ"/>
        </w:rPr>
        <w:t>.</w:t>
      </w:r>
    </w:p>
    <w:p w14:paraId="632A24FB" w14:textId="77777777" w:rsidR="001C2688" w:rsidRDefault="001C2688" w:rsidP="001C2688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1C2688" w14:paraId="30A6416A" w14:textId="77777777" w:rsidTr="00046C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62D9ABEA" w14:textId="77777777" w:rsidR="001C2688" w:rsidRDefault="001C2688" w:rsidP="00046C2D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471B29">
              <w:rPr>
                <w:rStyle w:val="Siln"/>
              </w:rPr>
              <w:t>Objednatel služby či dodávky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, </w:t>
            </w:r>
          </w:p>
          <w:p w14:paraId="53A51E14" w14:textId="77777777" w:rsidR="001C2688" w:rsidRDefault="001C2688" w:rsidP="00046C2D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IČO, sídlo, místo podnikaní, kontakt k ověření realizované služby/dodávky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007FB897" w14:textId="77777777" w:rsidR="001C2688" w:rsidRPr="00471B29" w:rsidRDefault="001C2688" w:rsidP="00046C2D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Předmět plnění významné služby/dodávky </w:t>
            </w:r>
          </w:p>
          <w:p w14:paraId="3ED92BBB" w14:textId="77777777" w:rsidR="001C2688" w:rsidRDefault="001C2688" w:rsidP="00046C2D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2C6F8B97" w14:textId="77777777" w:rsidR="001C2688" w:rsidRPr="00471B29" w:rsidRDefault="001C2688" w:rsidP="00046C2D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>Celkový finanční objem služby/dodávky)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4E4AD8F3" w14:textId="77777777" w:rsidR="001C2688" w:rsidRPr="00471B29" w:rsidRDefault="001C2688" w:rsidP="00046C2D">
            <w:pPr>
              <w:suppressAutoHyphens/>
              <w:spacing w:line="216" w:lineRule="auto"/>
              <w:rPr>
                <w:rStyle w:val="Siln"/>
              </w:rPr>
            </w:pPr>
            <w:r w:rsidRPr="00471B29">
              <w:rPr>
                <w:rStyle w:val="Siln"/>
              </w:rPr>
              <w:t xml:space="preserve">Doba realizace </w:t>
            </w:r>
          </w:p>
          <w:p w14:paraId="2871CBDA" w14:textId="77777777" w:rsidR="001C2688" w:rsidRDefault="001C2688" w:rsidP="00046C2D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471B29">
              <w:rPr>
                <w:rStyle w:val="Siln"/>
              </w:rPr>
              <w:t>(datum od-do, v rámci 3 kalendářních let nazpět před zahájením výběrového řízení)</w:t>
            </w:r>
          </w:p>
        </w:tc>
      </w:tr>
      <w:tr w:rsidR="001C2688" w14:paraId="7EEF3B64" w14:textId="77777777" w:rsidTr="00046C2D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84377" w14:textId="77777777" w:rsidR="001C2688" w:rsidRDefault="001C2688" w:rsidP="00046C2D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122C5" w14:textId="77777777" w:rsidR="001C2688" w:rsidRDefault="001C2688" w:rsidP="00046C2D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8FA0D4" w14:textId="77777777" w:rsidR="001C2688" w:rsidRDefault="001C2688" w:rsidP="00046C2D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9C6E0" w14:textId="77777777" w:rsidR="001C2688" w:rsidRDefault="001C2688" w:rsidP="00046C2D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1C2688" w14:paraId="31DBEC29" w14:textId="77777777" w:rsidTr="00046C2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AC65820" w14:textId="77777777" w:rsidR="001C2688" w:rsidRDefault="001C2688" w:rsidP="00046C2D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662F9392" w14:textId="77777777" w:rsidR="001C2688" w:rsidRDefault="001C2688" w:rsidP="00046C2D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4A3D40F9" w14:textId="77777777" w:rsidR="001C2688" w:rsidRDefault="001C2688" w:rsidP="00046C2D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270BE" w14:textId="77777777" w:rsidR="001C2688" w:rsidRDefault="001C2688" w:rsidP="00046C2D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</w:tbl>
    <w:p w14:paraId="1510B12F" w14:textId="77777777" w:rsidR="001C2688" w:rsidRDefault="001C2688" w:rsidP="00A134A1">
      <w:pPr>
        <w:spacing w:before="1200"/>
        <w:rPr>
          <w:lang w:eastAsia="cs-CZ"/>
        </w:rPr>
      </w:pPr>
    </w:p>
    <w:p w14:paraId="5E5BEBE4" w14:textId="77777777" w:rsidR="001C2688" w:rsidRDefault="001C2688" w:rsidP="00A134A1">
      <w:pPr>
        <w:spacing w:before="1200"/>
        <w:rPr>
          <w:lang w:eastAsia="cs-CZ"/>
        </w:rPr>
      </w:pPr>
    </w:p>
    <w:p w14:paraId="3D9D075F" w14:textId="77777777" w:rsidR="001C2688" w:rsidRDefault="001C2688" w:rsidP="00A134A1">
      <w:pPr>
        <w:spacing w:before="1200"/>
        <w:rPr>
          <w:lang w:eastAsia="cs-CZ"/>
        </w:rPr>
      </w:pPr>
    </w:p>
    <w:p w14:paraId="7F8E382B" w14:textId="77777777" w:rsidR="001C2688" w:rsidRDefault="001C2688" w:rsidP="00A134A1">
      <w:pPr>
        <w:spacing w:before="1200"/>
        <w:rPr>
          <w:lang w:eastAsia="cs-CZ"/>
        </w:rPr>
      </w:pPr>
    </w:p>
    <w:p w14:paraId="3FD9AE6F" w14:textId="77777777" w:rsidR="001C2688" w:rsidRDefault="001C2688" w:rsidP="00A134A1">
      <w:pPr>
        <w:spacing w:before="1200"/>
        <w:rPr>
          <w:lang w:eastAsia="cs-CZ"/>
        </w:rPr>
      </w:pPr>
    </w:p>
    <w:p w14:paraId="68378A96" w14:textId="77777777" w:rsidR="006E340F" w:rsidRPr="00E85D44" w:rsidRDefault="006E340F" w:rsidP="006E340F">
      <w:pPr>
        <w:pStyle w:val="Nadpis2"/>
      </w:pPr>
      <w:bookmarkStart w:id="8" w:name="_Toc183077421"/>
      <w:bookmarkStart w:id="9" w:name="_Toc220657550"/>
      <w:r w:rsidRPr="00E85D44">
        <w:lastRenderedPageBreak/>
        <w:t xml:space="preserve">Čestné prohlášení o splnění </w:t>
      </w:r>
      <w:r>
        <w:t>OVZ</w:t>
      </w:r>
      <w:bookmarkEnd w:id="8"/>
      <w:bookmarkEnd w:id="9"/>
    </w:p>
    <w:p w14:paraId="35CC7F79" w14:textId="77777777" w:rsidR="006E340F" w:rsidRDefault="006E340F" w:rsidP="006E340F">
      <w:pPr>
        <w:spacing w:line="240" w:lineRule="auto"/>
      </w:pPr>
    </w:p>
    <w:p w14:paraId="01431CC7" w14:textId="77777777" w:rsidR="006E340F" w:rsidRDefault="006E340F" w:rsidP="006E340F">
      <w:pPr>
        <w:spacing w:line="240" w:lineRule="auto"/>
      </w:pPr>
      <w:r>
        <w:t xml:space="preserve">Účastník, </w:t>
      </w:r>
      <w:r w:rsidRPr="00EC4A5B">
        <w:t>který podává nabídku tímto čestně prohlašuje, že v souvislosti se zadávanou veřejnou zakázkou nedochází při plnění veřejné zakázky k porušování zákonného standardu pracovních podmínek dle zákoníku práce, právních předpisů v oblasti zaměstnanosti a BOZP, ani k porušování mezinárodních úmluv o lidských právech, sociálních či pracovních právech, zejména úmluv Mezinárodní organizace práce (ILO) uvedených ve směrnici č. 2014/24/EU.</w:t>
      </w:r>
    </w:p>
    <w:p w14:paraId="06B3AD47" w14:textId="77777777" w:rsidR="006E340F" w:rsidRDefault="006E340F" w:rsidP="006E340F">
      <w:pPr>
        <w:spacing w:line="240" w:lineRule="auto"/>
      </w:pPr>
    </w:p>
    <w:p w14:paraId="360B2C00" w14:textId="77777777" w:rsidR="006E340F" w:rsidRDefault="006E340F" w:rsidP="006E340F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78C80EE3" w14:textId="77777777" w:rsidR="006E340F" w:rsidRDefault="006E340F" w:rsidP="00A134A1">
      <w:pPr>
        <w:spacing w:before="1200"/>
        <w:rPr>
          <w:lang w:eastAsia="cs-CZ"/>
        </w:rPr>
      </w:pPr>
    </w:p>
    <w:p w14:paraId="6E16B10E" w14:textId="77777777" w:rsidR="006E340F" w:rsidRDefault="006E340F" w:rsidP="00A134A1">
      <w:pPr>
        <w:spacing w:before="1200"/>
        <w:rPr>
          <w:lang w:eastAsia="cs-CZ"/>
        </w:rPr>
      </w:pPr>
    </w:p>
    <w:p w14:paraId="6D82CE25" w14:textId="77777777" w:rsidR="006E340F" w:rsidRDefault="006E340F" w:rsidP="00A134A1">
      <w:pPr>
        <w:spacing w:before="1200"/>
        <w:rPr>
          <w:lang w:eastAsia="cs-CZ"/>
        </w:rPr>
      </w:pPr>
    </w:p>
    <w:p w14:paraId="7159482B" w14:textId="77777777" w:rsidR="006E340F" w:rsidRDefault="006E340F" w:rsidP="00A134A1">
      <w:pPr>
        <w:spacing w:before="1200"/>
        <w:rPr>
          <w:lang w:eastAsia="cs-CZ"/>
        </w:rPr>
      </w:pPr>
    </w:p>
    <w:p w14:paraId="73C5B6AC" w14:textId="77777777" w:rsidR="006E340F" w:rsidRDefault="006E340F" w:rsidP="00A134A1">
      <w:pPr>
        <w:spacing w:before="1200"/>
        <w:rPr>
          <w:lang w:eastAsia="cs-CZ"/>
        </w:rPr>
      </w:pPr>
    </w:p>
    <w:p w14:paraId="5F273DAF" w14:textId="77777777" w:rsidR="006E340F" w:rsidRDefault="006E340F" w:rsidP="00A134A1">
      <w:pPr>
        <w:spacing w:before="1200"/>
        <w:rPr>
          <w:lang w:eastAsia="cs-CZ"/>
        </w:rPr>
      </w:pPr>
    </w:p>
    <w:p w14:paraId="7743284F" w14:textId="77777777" w:rsidR="006E340F" w:rsidRDefault="006E340F" w:rsidP="00A134A1">
      <w:pPr>
        <w:spacing w:before="1200"/>
        <w:rPr>
          <w:lang w:eastAsia="cs-CZ"/>
        </w:rPr>
      </w:pPr>
    </w:p>
    <w:p w14:paraId="0B34B067" w14:textId="7F764507" w:rsidR="002126E7" w:rsidRDefault="002126E7" w:rsidP="00A134A1">
      <w:pPr>
        <w:spacing w:before="1200"/>
        <w:rPr>
          <w:lang w:eastAsia="cs-CZ"/>
        </w:rPr>
      </w:pPr>
      <w:r>
        <w:rPr>
          <w:lang w:eastAsia="cs-CZ"/>
        </w:rPr>
        <w:lastRenderedPageBreak/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7CD96" w14:textId="77777777" w:rsidR="00C3428A" w:rsidRDefault="00C3428A" w:rsidP="00962258">
      <w:pPr>
        <w:spacing w:after="0" w:line="240" w:lineRule="auto"/>
      </w:pPr>
      <w:r>
        <w:separator/>
      </w:r>
    </w:p>
  </w:endnote>
  <w:endnote w:type="continuationSeparator" w:id="0">
    <w:p w14:paraId="0BCB707B" w14:textId="77777777" w:rsidR="00C3428A" w:rsidRDefault="00C3428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B88A6B4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CAEF3C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65D2B9E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F45BD7E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FAA6F5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8A5278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0137F" w14:textId="77777777" w:rsidR="00C3428A" w:rsidRDefault="00C3428A" w:rsidP="00962258">
      <w:pPr>
        <w:spacing w:after="0" w:line="240" w:lineRule="auto"/>
      </w:pPr>
      <w:r>
        <w:separator/>
      </w:r>
    </w:p>
  </w:footnote>
  <w:footnote w:type="continuationSeparator" w:id="0">
    <w:p w14:paraId="0CD0F8D4" w14:textId="77777777" w:rsidR="00C3428A" w:rsidRDefault="00C3428A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3A197" w14:textId="5288AF9D" w:rsidR="00D912CE" w:rsidRDefault="00D912C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F2699" w14:textId="093F0AA9" w:rsidR="00D912CE" w:rsidRDefault="00D912C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4A786ECA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0EE035B1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717AE"/>
    <w:rsid w:val="00072C1E"/>
    <w:rsid w:val="000739DC"/>
    <w:rsid w:val="00077060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C2688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93E5A"/>
    <w:rsid w:val="002C31BF"/>
    <w:rsid w:val="002D08B1"/>
    <w:rsid w:val="002E0CD7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75D95"/>
    <w:rsid w:val="003956C6"/>
    <w:rsid w:val="003B596F"/>
    <w:rsid w:val="003E2FB9"/>
    <w:rsid w:val="004125AB"/>
    <w:rsid w:val="00427650"/>
    <w:rsid w:val="00441430"/>
    <w:rsid w:val="00450F07"/>
    <w:rsid w:val="00453CD3"/>
    <w:rsid w:val="00460660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30C5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340F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68D2"/>
    <w:rsid w:val="00B66A3E"/>
    <w:rsid w:val="00B75EE1"/>
    <w:rsid w:val="00B77481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525EF"/>
    <w:rsid w:val="00C636FB"/>
    <w:rsid w:val="00C6546B"/>
    <w:rsid w:val="00C87B78"/>
    <w:rsid w:val="00CD1FC4"/>
    <w:rsid w:val="00CF53B5"/>
    <w:rsid w:val="00D21061"/>
    <w:rsid w:val="00D216BA"/>
    <w:rsid w:val="00D247B3"/>
    <w:rsid w:val="00D4108E"/>
    <w:rsid w:val="00D6163D"/>
    <w:rsid w:val="00D73D46"/>
    <w:rsid w:val="00D831A3"/>
    <w:rsid w:val="00D912CE"/>
    <w:rsid w:val="00DC75F3"/>
    <w:rsid w:val="00DD46F3"/>
    <w:rsid w:val="00DE1BFA"/>
    <w:rsid w:val="00DE56F2"/>
    <w:rsid w:val="00DF116D"/>
    <w:rsid w:val="00E10B90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85D44"/>
    <w:rsid w:val="00EA68D7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C525EF"/>
    <w:pPr>
      <w:tabs>
        <w:tab w:val="left" w:pos="1320"/>
        <w:tab w:val="right" w:leader="dot" w:pos="8692"/>
      </w:tabs>
      <w:spacing w:after="100"/>
      <w:ind w:left="1276" w:hanging="1096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s://www.zakonyprolidi.cz/cs/2016-134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4bd7335-73fa-4289-ac41-e1198b3533d9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16</TotalTime>
  <Pages>10</Pages>
  <Words>1337</Words>
  <Characters>7969</Characters>
  <Application>Microsoft Office Word</Application>
  <DocSecurity>0</DocSecurity>
  <Lines>137</Lines>
  <Paragraphs>54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9252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Kresová Petra, Bc.</cp:lastModifiedBy>
  <cp:revision>5</cp:revision>
  <cp:lastPrinted>2026-01-30T08:44:00Z</cp:lastPrinted>
  <dcterms:created xsi:type="dcterms:W3CDTF">2026-01-23T08:31:00Z</dcterms:created>
  <dcterms:modified xsi:type="dcterms:W3CDTF">2026-01-30T08:45:00Z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